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28DB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1F50EE">
        <w:rPr>
          <w:b/>
          <w:i/>
          <w:noProof/>
          <w:sz w:val="28"/>
        </w:rPr>
        <w:t>R5-21</w:t>
      </w:r>
      <w:r w:rsidR="00B22261">
        <w:rPr>
          <w:b/>
          <w:i/>
          <w:noProof/>
          <w:sz w:val="28"/>
        </w:rPr>
        <w:t>0850</w:t>
      </w:r>
      <w:r w:rsidR="007C7FD1">
        <w:rPr>
          <w:b/>
          <w:i/>
          <w:noProof/>
          <w:sz w:val="28"/>
        </w:rPr>
        <w:fldChar w:fldCharType="end"/>
      </w:r>
    </w:p>
    <w:p w14:paraId="7CB45193" w14:textId="20E945B9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F50EE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1F50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D518A" w:rsidR="001E41F3" w:rsidRPr="00410371" w:rsidRDefault="007C7FD1" w:rsidP="00B22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261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935CC" w:rsidR="001E41F3" w:rsidRDefault="00B22261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22261">
              <w:t>Update of FR1 TT for RRC re-establishment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90903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50EE">
              <w:rPr>
                <w:noProof/>
              </w:rPr>
              <w:t>2021-01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037DD818" w:rsidR="001E41F3" w:rsidRDefault="007206CF" w:rsidP="00CE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attached zip file “38.533 </w:t>
            </w:r>
            <w:r w:rsidR="00E7253F">
              <w:rPr>
                <w:noProof/>
              </w:rPr>
              <w:t>6.3.2.1.3 TT v2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8831A" w:rsidR="001E41F3" w:rsidRDefault="007206CF" w:rsidP="00265CD0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 xml:space="preserve">The analysis to derive the Test Tolerance for </w:t>
            </w:r>
            <w:r w:rsidR="00265CD0">
              <w:rPr>
                <w:noProof/>
              </w:rPr>
              <w:t>RRC re-establishment test case</w:t>
            </w:r>
            <w:r w:rsidRPr="007206CF">
              <w:rPr>
                <w:noProof/>
              </w:rPr>
              <w:t xml:space="preserve">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A93D15F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 xml:space="preserve">38.533 </w:t>
      </w:r>
      <w:r w:rsidR="00B919EF">
        <w:rPr>
          <w:rFonts w:eastAsia="??"/>
          <w:b/>
          <w:color w:val="FF0000"/>
          <w:sz w:val="24"/>
          <w:szCs w:val="32"/>
          <w:highlight w:val="yellow"/>
        </w:rPr>
        <w:t>6.3.2.1.3 TT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53A9D4C5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 xml:space="preserve">38.533 </w:t>
      </w:r>
      <w:r w:rsidR="00E7253F">
        <w:rPr>
          <w:rFonts w:eastAsia="??"/>
          <w:color w:val="FF0000"/>
          <w:sz w:val="20"/>
          <w:szCs w:val="32"/>
        </w:rPr>
        <w:t>6.3.2.1.3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FEC96" w14:textId="77777777" w:rsidR="003D687D" w:rsidRDefault="003D687D">
      <w:r>
        <w:separator/>
      </w:r>
    </w:p>
  </w:endnote>
  <w:endnote w:type="continuationSeparator" w:id="0">
    <w:p w14:paraId="57059AC8" w14:textId="77777777" w:rsidR="003D687D" w:rsidRDefault="003D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F80D6" w14:textId="77777777" w:rsidR="003D687D" w:rsidRDefault="003D687D">
      <w:r>
        <w:separator/>
      </w:r>
    </w:p>
  </w:footnote>
  <w:footnote w:type="continuationSeparator" w:id="0">
    <w:p w14:paraId="7346BB3A" w14:textId="77777777" w:rsidR="003D687D" w:rsidRDefault="003D6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1F50EE"/>
    <w:rsid w:val="0026004D"/>
    <w:rsid w:val="002640DD"/>
    <w:rsid w:val="00265CD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7D"/>
    <w:rsid w:val="003E1A36"/>
    <w:rsid w:val="00410371"/>
    <w:rsid w:val="004242F1"/>
    <w:rsid w:val="004570B1"/>
    <w:rsid w:val="004B75B7"/>
    <w:rsid w:val="0051580D"/>
    <w:rsid w:val="00547111"/>
    <w:rsid w:val="005870B5"/>
    <w:rsid w:val="00590D27"/>
    <w:rsid w:val="00592D74"/>
    <w:rsid w:val="005E2C44"/>
    <w:rsid w:val="00621188"/>
    <w:rsid w:val="006257ED"/>
    <w:rsid w:val="00665C47"/>
    <w:rsid w:val="00695808"/>
    <w:rsid w:val="006B46FB"/>
    <w:rsid w:val="006E21FB"/>
    <w:rsid w:val="006E2C3E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8B5"/>
    <w:rsid w:val="009777D9"/>
    <w:rsid w:val="00991B88"/>
    <w:rsid w:val="009A5753"/>
    <w:rsid w:val="009A579D"/>
    <w:rsid w:val="009E3297"/>
    <w:rsid w:val="009F734F"/>
    <w:rsid w:val="00A246B6"/>
    <w:rsid w:val="00A317CC"/>
    <w:rsid w:val="00A47E70"/>
    <w:rsid w:val="00A50CF0"/>
    <w:rsid w:val="00A7671C"/>
    <w:rsid w:val="00AA2CBC"/>
    <w:rsid w:val="00AC5820"/>
    <w:rsid w:val="00AD1CD8"/>
    <w:rsid w:val="00B22261"/>
    <w:rsid w:val="00B258BB"/>
    <w:rsid w:val="00B37E96"/>
    <w:rsid w:val="00B67B97"/>
    <w:rsid w:val="00B919EF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CE2A43"/>
    <w:rsid w:val="00D03F9A"/>
    <w:rsid w:val="00D06D51"/>
    <w:rsid w:val="00D24991"/>
    <w:rsid w:val="00D50255"/>
    <w:rsid w:val="00D66520"/>
    <w:rsid w:val="00DC06F4"/>
    <w:rsid w:val="00DE34CF"/>
    <w:rsid w:val="00E13F3D"/>
    <w:rsid w:val="00E34898"/>
    <w:rsid w:val="00E7253F"/>
    <w:rsid w:val="00EB09B7"/>
    <w:rsid w:val="00EE7D7C"/>
    <w:rsid w:val="00F25D98"/>
    <w:rsid w:val="00F300FB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C571F-FC49-43F4-980A-DE23B873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2021-02-08T03:26:00Z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(2)plXnf/A/qHEhmgldaIqjGbfpZ/yYD1OA4tCr666Vi4s75iDGgDkWGAUgGQXBXqIHcWBSvILR
mB04DrwGEI05ZioMkJU0uUeCEhfjxKNBR6ZhOUox6n8wSMP0Njev89H9i7wqpOGFQ9nEm7Ya
vrY4rHCTmkx91wbWoT65yqmh3etFw8VHmF/NVo/MMEStTw0HIMSf/r1XngX8Zl056s8iQHqc
2SUrMP30QK0wArsiY/</vt:lpwstr>
  </property>
  <property fmtid="{D5CDD505-2E9C-101B-9397-08002B2CF9AE}" pid="22" name="_2015_ms_pID_7253431">
    <vt:lpwstr>ffbWNibzs4Z/8wYwn8MsAIxSSNWQVsNJQyHyGBvFfEG+VLGW43LkaI
JAGjtPL1fNypy/PeEexPPQlorjc3ZDwzqgEO0+6CYc20HMqVzgAsZNHMdgcSCKrs9AsKNq+R
JK7+B8q/9f1mezRe+NpHdAyTaZJnART0sUZZWi8UOMJsh/d11ads7eBajzmjfpZBPiazQtxx
yswjbdX90n3D0l+2</vt:lpwstr>
  </property>
</Properties>
</file>